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C2D7B" w14:textId="77777777" w:rsidR="000E1CA0" w:rsidRDefault="000E1CA0" w:rsidP="000E1CA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Christopher BOSEVILE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24F993AA" w14:textId="77777777" w:rsidR="000E1CA0" w:rsidRDefault="000E1CA0" w:rsidP="000E1CA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15A29B48" w14:textId="77777777" w:rsidR="000E1CA0" w:rsidRDefault="000E1CA0" w:rsidP="000E1CA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A2BC751" w14:textId="77777777" w:rsidR="000E1CA0" w:rsidRDefault="000E1CA0" w:rsidP="000E1CA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C8A1DB5" w14:textId="77777777" w:rsidR="000E1CA0" w:rsidRDefault="000E1CA0" w:rsidP="000E1CA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>He was on the expedition to France, under the command of Sir John</w:t>
      </w:r>
    </w:p>
    <w:p w14:paraId="79A273D4" w14:textId="77777777" w:rsidR="000E1CA0" w:rsidRDefault="000E1CA0" w:rsidP="000E1CA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Blount(q.v.).</w:t>
      </w:r>
    </w:p>
    <w:p w14:paraId="68428C5E" w14:textId="77777777" w:rsidR="000E1CA0" w:rsidRPr="00065994" w:rsidRDefault="000E1CA0" w:rsidP="000E1CA0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6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5C0FD1D5" w14:textId="77777777" w:rsidR="000E1CA0" w:rsidRDefault="000E1CA0" w:rsidP="000E1CA0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65F1B07E" w14:textId="77777777" w:rsidR="000E1CA0" w:rsidRDefault="000E1CA0" w:rsidP="000E1CA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40CC2FE" w14:textId="77777777" w:rsidR="000E1CA0" w:rsidRDefault="000E1CA0" w:rsidP="000E1CA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8A14F5B" w14:textId="77777777" w:rsidR="000E1CA0" w:rsidRDefault="000E1CA0" w:rsidP="000E1CA0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26 September 2023</w:t>
      </w:r>
    </w:p>
    <w:p w14:paraId="66967FC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E0BE5" w14:textId="77777777" w:rsidR="000E1CA0" w:rsidRDefault="000E1CA0" w:rsidP="009139A6">
      <w:r>
        <w:separator/>
      </w:r>
    </w:p>
  </w:endnote>
  <w:endnote w:type="continuationSeparator" w:id="0">
    <w:p w14:paraId="645FFC29" w14:textId="77777777" w:rsidR="000E1CA0" w:rsidRDefault="000E1CA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CEC1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465F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E4BB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176BF" w14:textId="77777777" w:rsidR="000E1CA0" w:rsidRDefault="000E1CA0" w:rsidP="009139A6">
      <w:r>
        <w:separator/>
      </w:r>
    </w:p>
  </w:footnote>
  <w:footnote w:type="continuationSeparator" w:id="0">
    <w:p w14:paraId="213C95FC" w14:textId="77777777" w:rsidR="000E1CA0" w:rsidRDefault="000E1CA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E2C7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71FE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1FD0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CA0"/>
    <w:rsid w:val="000666E0"/>
    <w:rsid w:val="000E1CA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357D4"/>
  <w15:chartTrackingRefBased/>
  <w15:docId w15:val="{DD04AA09-390B-4C9E-B2C5-7D81FF1BD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2023-11-14T20:00:00Z</dcterms:created>
  <dcterms:modified xsi:type="dcterms:W3CDTF">2023-11-14T20:01:00Z</dcterms:modified>
</cp:coreProperties>
</file>